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42E" w:rsidRDefault="0062642E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62642E" w:rsidRDefault="0062642E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об имуществе и обязательствах имущественного</w:t>
      </w:r>
    </w:p>
    <w:p w:rsidR="0062642E" w:rsidRDefault="0062642E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62642E" w:rsidRDefault="0062642E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62642E" w:rsidRDefault="0062642E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Электросталь  Московской области </w:t>
      </w:r>
    </w:p>
    <w:tbl>
      <w:tblPr>
        <w:tblpPr w:leftFromText="180" w:rightFromText="180" w:vertAnchor="text" w:horzAnchor="margin" w:tblpXSpec="center" w:tblpY="589"/>
        <w:tblW w:w="15278" w:type="dxa"/>
        <w:tblCellMar>
          <w:left w:w="0" w:type="dxa"/>
          <w:right w:w="0" w:type="dxa"/>
        </w:tblCellMar>
        <w:tblLook w:val="00A0"/>
      </w:tblPr>
      <w:tblGrid>
        <w:gridCol w:w="1923"/>
        <w:gridCol w:w="1604"/>
        <w:gridCol w:w="1773"/>
        <w:gridCol w:w="1160"/>
        <w:gridCol w:w="1610"/>
        <w:gridCol w:w="959"/>
        <w:gridCol w:w="1434"/>
        <w:gridCol w:w="884"/>
        <w:gridCol w:w="959"/>
        <w:gridCol w:w="1434"/>
        <w:gridCol w:w="1538"/>
      </w:tblGrid>
      <w:tr w:rsidR="0062642E" w:rsidTr="003E6250">
        <w:trPr>
          <w:trHeight w:val="522"/>
        </w:trPr>
        <w:tc>
          <w:tcPr>
            <w:tcW w:w="19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Default="0062642E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0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Default="0062642E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Default="0062642E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16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Default="0062642E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Default="0062642E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Default="0062642E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62642E" w:rsidTr="00F42F62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2642E" w:rsidRDefault="0062642E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42E" w:rsidRDefault="0062642E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2642E" w:rsidRDefault="0062642E" w:rsidP="0072293A">
            <w:pPr>
              <w:rPr>
                <w:rFonts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Default="0062642E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Default="0062642E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Default="0062642E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Default="0062642E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Default="0062642E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Default="0062642E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Default="0062642E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2642E" w:rsidRDefault="0062642E" w:rsidP="0072293A">
            <w:pPr>
              <w:rPr>
                <w:rFonts w:cs="Times New Roman"/>
              </w:rPr>
            </w:pPr>
          </w:p>
        </w:tc>
      </w:tr>
      <w:tr w:rsidR="0062642E" w:rsidTr="00F42F62">
        <w:trPr>
          <w:trHeight w:val="776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62642E" w:rsidRPr="0063004E" w:rsidRDefault="0062642E" w:rsidP="00DB3FD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2642E" w:rsidRPr="00F356D9" w:rsidRDefault="0062642E" w:rsidP="00DB3FD6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Сапожкова Светлана Алексеевна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2642E" w:rsidRPr="0063004E" w:rsidRDefault="0062642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 МБДОУ № 87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62642E" w:rsidRDefault="0062642E" w:rsidP="00F356D9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2642E" w:rsidRPr="00F42F62" w:rsidRDefault="0062642E" w:rsidP="00F356D9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F42F62">
              <w:rPr>
                <w:rFonts w:cs="Times New Roman"/>
                <w:sz w:val="20"/>
                <w:szCs w:val="20"/>
                <w:lang w:val="en-US"/>
              </w:rPr>
              <w:t>665064,38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Pr="0063004E" w:rsidRDefault="0062642E" w:rsidP="00F42F62">
            <w:pPr>
              <w:pStyle w:val="ListParagraph"/>
              <w:ind w:left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Pr="0063004E" w:rsidRDefault="0062642E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Pr="0063004E" w:rsidRDefault="0062642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1033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Pr="0063004E" w:rsidRDefault="0062642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Pr="0063004E" w:rsidRDefault="0062642E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42E" w:rsidRPr="0063004E" w:rsidRDefault="0062642E" w:rsidP="007D383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Pr="0063004E" w:rsidRDefault="0062642E" w:rsidP="007D383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2642E" w:rsidRPr="0063004E" w:rsidRDefault="0062642E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642E" w:rsidTr="00F42F62">
        <w:trPr>
          <w:trHeight w:val="776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2642E" w:rsidRPr="0063004E" w:rsidRDefault="0062642E" w:rsidP="00DB3FD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42E" w:rsidRDefault="0062642E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2642E" w:rsidRDefault="0062642E" w:rsidP="00F356D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Default="0062642E" w:rsidP="00F42F62">
            <w:pPr>
              <w:pStyle w:val="ListParagraph"/>
              <w:ind w:left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Default="0062642E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(1/4)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Default="0062642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48,4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Default="0062642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Pr="0063004E" w:rsidRDefault="0062642E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42E" w:rsidRPr="0063004E" w:rsidRDefault="0062642E" w:rsidP="007D383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Pr="0063004E" w:rsidRDefault="0062642E" w:rsidP="007D383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2642E" w:rsidRPr="0063004E" w:rsidRDefault="0062642E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642E" w:rsidRPr="003E6250" w:rsidTr="00F56E03">
        <w:trPr>
          <w:trHeight w:val="776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62642E" w:rsidRDefault="0062642E" w:rsidP="00F42F62">
            <w:pPr>
              <w:jc w:val="center"/>
              <w:rPr>
                <w:sz w:val="20"/>
                <w:szCs w:val="20"/>
              </w:rPr>
            </w:pPr>
          </w:p>
          <w:p w:rsidR="0062642E" w:rsidRDefault="0062642E" w:rsidP="00F42F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3004E">
              <w:rPr>
                <w:sz w:val="20"/>
                <w:szCs w:val="20"/>
              </w:rPr>
              <w:t>упруг</w:t>
            </w:r>
          </w:p>
          <w:p w:rsidR="0062642E" w:rsidRPr="0063004E" w:rsidRDefault="0062642E" w:rsidP="00F42F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Сапожков Роман Николаевич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2642E" w:rsidRDefault="0062642E" w:rsidP="00F42F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Слесарь - радиомеханник</w:t>
            </w:r>
          </w:p>
          <w:p w:rsidR="0062642E" w:rsidRDefault="0062642E" w:rsidP="00F42F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АО "502 ЗРВТИ"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62642E" w:rsidRDefault="0062642E" w:rsidP="00F42F62">
            <w:pPr>
              <w:jc w:val="center"/>
              <w:rPr>
                <w:sz w:val="20"/>
                <w:szCs w:val="20"/>
              </w:rPr>
            </w:pPr>
          </w:p>
          <w:p w:rsidR="0062642E" w:rsidRPr="00F42F62" w:rsidRDefault="0062642E" w:rsidP="00F42F62">
            <w:pPr>
              <w:jc w:val="center"/>
              <w:rPr>
                <w:sz w:val="20"/>
                <w:szCs w:val="20"/>
                <w:lang w:val="en-US"/>
              </w:rPr>
            </w:pPr>
            <w:r w:rsidRPr="00F42F62">
              <w:rPr>
                <w:sz w:val="20"/>
                <w:szCs w:val="20"/>
                <w:lang w:val="en-US"/>
              </w:rPr>
              <w:t>834912,33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Default="0062642E" w:rsidP="00F42F62">
            <w:pPr>
              <w:pStyle w:val="ListParagraph"/>
              <w:ind w:left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Default="0062642E" w:rsidP="00F42F62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(1/4)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Default="0062642E" w:rsidP="00F42F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48,4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Default="0062642E" w:rsidP="00F42F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Default="0062642E" w:rsidP="00F42F62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42E" w:rsidRDefault="0062642E" w:rsidP="00F42F6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Default="0062642E" w:rsidP="00F42F62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62642E" w:rsidRPr="00F94838" w:rsidRDefault="0062642E" w:rsidP="00F42F62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Фольксваген</w:t>
            </w:r>
            <w:r w:rsidRPr="00F9483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en-US"/>
              </w:rPr>
              <w:t>Passat</w:t>
            </w:r>
            <w:r w:rsidRPr="00F9483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en-US"/>
              </w:rPr>
              <w:t>B</w:t>
            </w:r>
            <w:r w:rsidRPr="00F94838">
              <w:rPr>
                <w:rFonts w:cs="Times New Roman"/>
                <w:sz w:val="20"/>
                <w:szCs w:val="20"/>
                <w:lang w:val="en-US"/>
              </w:rPr>
              <w:t xml:space="preserve">3; </w:t>
            </w:r>
            <w:r>
              <w:rPr>
                <w:rFonts w:cs="Times New Roman"/>
                <w:sz w:val="20"/>
                <w:szCs w:val="20"/>
              </w:rPr>
              <w:t>Рено</w:t>
            </w:r>
            <w:r w:rsidRPr="00F9483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en-US"/>
              </w:rPr>
              <w:t>Duster</w:t>
            </w:r>
            <w:r w:rsidRPr="00F94838">
              <w:rPr>
                <w:rFonts w:cs="Times New Roman"/>
                <w:sz w:val="20"/>
                <w:szCs w:val="20"/>
                <w:lang w:val="en-US"/>
              </w:rPr>
              <w:t xml:space="preserve">; </w:t>
            </w:r>
            <w:r>
              <w:rPr>
                <w:rFonts w:cs="Times New Roman"/>
                <w:sz w:val="20"/>
                <w:szCs w:val="20"/>
              </w:rPr>
              <w:t>прицеп</w:t>
            </w:r>
            <w:r w:rsidRPr="00F94838">
              <w:rPr>
                <w:rFonts w:cs="Times New Roman"/>
                <w:sz w:val="20"/>
                <w:szCs w:val="20"/>
                <w:lang w:val="en-US"/>
              </w:rPr>
              <w:t xml:space="preserve"> 01</w:t>
            </w:r>
          </w:p>
        </w:tc>
      </w:tr>
      <w:tr w:rsidR="0062642E" w:rsidTr="00F56E03">
        <w:trPr>
          <w:trHeight w:val="776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2642E" w:rsidRPr="00F94838" w:rsidRDefault="0062642E" w:rsidP="00F42F6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42E" w:rsidRPr="00F94838" w:rsidRDefault="0062642E" w:rsidP="00F42F6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2642E" w:rsidRPr="00F94838" w:rsidRDefault="0062642E" w:rsidP="00F42F6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Default="0062642E" w:rsidP="00F42F62">
            <w:pPr>
              <w:pStyle w:val="ListParagraph"/>
              <w:ind w:left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Гараж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Default="0062642E" w:rsidP="00F42F62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Default="0062642E" w:rsidP="00F42F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23,2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Default="0062642E" w:rsidP="00F42F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Pr="00F42F62" w:rsidRDefault="0062642E" w:rsidP="00F42F6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42E" w:rsidRDefault="0062642E" w:rsidP="00F42F6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Pr="00F42F62" w:rsidRDefault="0062642E" w:rsidP="00F42F6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2642E" w:rsidRDefault="0062642E" w:rsidP="00F42F6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2642E" w:rsidTr="00F42F62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2642E" w:rsidRDefault="0062642E" w:rsidP="00F42F62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62642E" w:rsidRDefault="0062642E" w:rsidP="00F42F6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сын</w:t>
            </w:r>
          </w:p>
          <w:p w:rsidR="0062642E" w:rsidRPr="00F0613D" w:rsidRDefault="0062642E" w:rsidP="00F42F6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Сапожков Иван Романович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42E" w:rsidRDefault="0062642E" w:rsidP="00F42F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Учащийся 8 класса МБОУ «Всеволодовская СОШ № 42»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2642E" w:rsidRDefault="0062642E" w:rsidP="00F42F62">
            <w:pPr>
              <w:jc w:val="center"/>
              <w:rPr>
                <w:sz w:val="20"/>
                <w:szCs w:val="20"/>
              </w:rPr>
            </w:pPr>
          </w:p>
          <w:p w:rsidR="0062642E" w:rsidRDefault="0062642E" w:rsidP="00F42F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Default="0062642E" w:rsidP="00F42F62">
            <w:pPr>
              <w:pStyle w:val="ListParagraph"/>
              <w:ind w:left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Default="0062642E" w:rsidP="00F42F62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(1/4)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Default="0062642E" w:rsidP="00F42F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48,4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Default="0062642E" w:rsidP="00F42F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Default="0062642E" w:rsidP="00F42F62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642E" w:rsidRDefault="0062642E" w:rsidP="00F42F6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2E" w:rsidRPr="00130979" w:rsidRDefault="0062642E" w:rsidP="00F42F6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2642E" w:rsidRDefault="0062642E" w:rsidP="00F42F6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62642E" w:rsidRDefault="0062642E" w:rsidP="0072293A">
      <w:pPr>
        <w:widowControl w:val="0"/>
        <w:autoSpaceDE w:val="0"/>
        <w:autoSpaceDN w:val="0"/>
        <w:adjustRightInd w:val="0"/>
        <w:jc w:val="both"/>
      </w:pPr>
    </w:p>
    <w:p w:rsidR="0062642E" w:rsidRDefault="0062642E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62642E" w:rsidRDefault="0062642E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62642E" w:rsidRDefault="0062642E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62642E" w:rsidRDefault="0062642E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62642E" w:rsidRDefault="0062642E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62642E" w:rsidRDefault="0062642E" w:rsidP="003E6250">
      <w:pPr>
        <w:pStyle w:val="ConsPlusNonformat"/>
        <w:ind w:right="-1079" w:firstLine="340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Достоверность и полноту настоящих сведений подтверждаю _________________/С.А.Сапожкова/   "14"апреля </w:t>
      </w:r>
      <w:smartTag w:uri="urn:schemas-microsoft-com:office:smarttags" w:element="metricconverter">
        <w:smartTagPr>
          <w:attr w:name="ProductID" w:val="2020 г"/>
        </w:smartTagPr>
        <w:r>
          <w:rPr>
            <w:rFonts w:ascii="Times New Roman" w:hAnsi="Times New Roman" w:cs="Times New Roman"/>
            <w:sz w:val="24"/>
            <w:szCs w:val="24"/>
          </w:rPr>
          <w:t>2020 г</w:t>
        </w:r>
      </w:smartTag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</w:t>
      </w:r>
    </w:p>
    <w:p w:rsidR="0062642E" w:rsidRPr="003E6250" w:rsidRDefault="0062642E" w:rsidP="003E6250">
      <w:pPr>
        <w:pStyle w:val="ConsPlusNonformat"/>
        <w:ind w:right="-1079" w:firstLine="3402"/>
        <w:rPr>
          <w:sz w:val="18"/>
          <w:szCs w:val="18"/>
        </w:rPr>
      </w:pPr>
      <w:r w:rsidRPr="003E6250">
        <w:rPr>
          <w:sz w:val="18"/>
          <w:szCs w:val="18"/>
        </w:rPr>
        <w:t>(подпись и расшифровка подписи лица, представившего справку)</w:t>
      </w:r>
    </w:p>
    <w:sectPr w:rsidR="0062642E" w:rsidRPr="003E625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1D05"/>
    <w:rsid w:val="00022989"/>
    <w:rsid w:val="00083EB0"/>
    <w:rsid w:val="00096D88"/>
    <w:rsid w:val="00130979"/>
    <w:rsid w:val="001E7A6A"/>
    <w:rsid w:val="002067E0"/>
    <w:rsid w:val="002B2D76"/>
    <w:rsid w:val="00383008"/>
    <w:rsid w:val="003D40D9"/>
    <w:rsid w:val="003E6250"/>
    <w:rsid w:val="004116BB"/>
    <w:rsid w:val="00417E64"/>
    <w:rsid w:val="004B2935"/>
    <w:rsid w:val="005F69F5"/>
    <w:rsid w:val="00620189"/>
    <w:rsid w:val="0062642E"/>
    <w:rsid w:val="0063004E"/>
    <w:rsid w:val="006F363F"/>
    <w:rsid w:val="0072293A"/>
    <w:rsid w:val="007559DD"/>
    <w:rsid w:val="007D383D"/>
    <w:rsid w:val="0086616F"/>
    <w:rsid w:val="008C3733"/>
    <w:rsid w:val="008C4550"/>
    <w:rsid w:val="009A07DB"/>
    <w:rsid w:val="009A73EF"/>
    <w:rsid w:val="00B45A2F"/>
    <w:rsid w:val="00BE2BC2"/>
    <w:rsid w:val="00D01D05"/>
    <w:rsid w:val="00D3643B"/>
    <w:rsid w:val="00DB3FD6"/>
    <w:rsid w:val="00F0613D"/>
    <w:rsid w:val="00F356D9"/>
    <w:rsid w:val="00F42F62"/>
    <w:rsid w:val="00F56E03"/>
    <w:rsid w:val="00F627C6"/>
    <w:rsid w:val="00F8317A"/>
    <w:rsid w:val="00F94838"/>
    <w:rsid w:val="00FA7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D05"/>
    <w:rPr>
      <w:rFonts w:ascii="Times New Roman" w:eastAsia="Times New Roman" w:hAnsi="Times New Roman" w:cs="Arial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417E64"/>
    <w:pPr>
      <w:ind w:left="720"/>
      <w:contextualSpacing/>
    </w:pPr>
  </w:style>
  <w:style w:type="paragraph" w:styleId="NoSpacing">
    <w:name w:val="No Spacing"/>
    <w:uiPriority w:val="99"/>
    <w:qFormat/>
    <w:rsid w:val="0063004E"/>
    <w:rPr>
      <w:rFonts w:ascii="Times New Roman" w:eastAsia="Times New Roman" w:hAnsi="Times New Roman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3E62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CF1"/>
    <w:rPr>
      <w:rFonts w:ascii="Times New Roman" w:eastAsia="Times New Roman" w:hAnsi="Times New Roman" w:cs="Arial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63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7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208</Words>
  <Characters>1187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</dc:title>
  <dc:subject/>
  <dc:creator>1</dc:creator>
  <cp:keywords/>
  <dc:description/>
  <cp:lastModifiedBy>Windows User</cp:lastModifiedBy>
  <cp:revision>3</cp:revision>
  <cp:lastPrinted>2020-04-15T03:55:00Z</cp:lastPrinted>
  <dcterms:created xsi:type="dcterms:W3CDTF">2020-04-14T20:53:00Z</dcterms:created>
  <dcterms:modified xsi:type="dcterms:W3CDTF">2020-04-15T03:56:00Z</dcterms:modified>
</cp:coreProperties>
</file>